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D533F" w:rsidRDefault="00A2563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26" w:history="1">
        <w:r w:rsidR="00FD533F" w:rsidRPr="00F9047A">
          <w:rPr>
            <w:rStyle w:val="aa"/>
          </w:rPr>
          <w:t>MPLS-FTN-STD-MIB</w:t>
        </w:r>
        <w:r w:rsidR="00FD533F">
          <w:rPr>
            <w:webHidden/>
          </w:rPr>
          <w:tab/>
        </w:r>
        <w:r w:rsidR="00FD533F">
          <w:rPr>
            <w:webHidden/>
          </w:rPr>
          <w:fldChar w:fldCharType="begin"/>
        </w:r>
        <w:r w:rsidR="00FD533F">
          <w:rPr>
            <w:webHidden/>
          </w:rPr>
          <w:instrText xml:space="preserve"> PAGEREF _Toc94099026 \h </w:instrText>
        </w:r>
        <w:r w:rsidR="00FD533F">
          <w:rPr>
            <w:webHidden/>
          </w:rPr>
        </w:r>
        <w:r w:rsidR="00FD533F">
          <w:rPr>
            <w:webHidden/>
          </w:rPr>
          <w:fldChar w:fldCharType="separate"/>
        </w:r>
        <w:r w:rsidR="00FD533F">
          <w:rPr>
            <w:webHidden/>
          </w:rPr>
          <w:t>2</w:t>
        </w:r>
        <w:r w:rsidR="00FD533F">
          <w:rPr>
            <w:webHidden/>
          </w:rPr>
          <w:fldChar w:fldCharType="end"/>
        </w:r>
      </w:hyperlink>
    </w:p>
    <w:p w:rsidR="00FD533F" w:rsidRDefault="00FD533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7" w:history="1">
        <w:r w:rsidRPr="00F9047A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D533F" w:rsidRDefault="00FD533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8" w:history="1">
        <w:r w:rsidRPr="00F9047A">
          <w:rPr>
            <w:rStyle w:val="aa"/>
            <w:rFonts w:ascii="Helvetica" w:eastAsia="charset0MS Sans Serif" w:hAnsi="Helvetica" w:cs="Helvetica"/>
          </w:rPr>
          <w:t>mplsFTNTable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D533F" w:rsidRDefault="00FD533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9" w:history="1">
        <w:r w:rsidRPr="00F9047A">
          <w:rPr>
            <w:rStyle w:val="aa"/>
            <w:rFonts w:ascii="Helvetica" w:eastAsia="charset0MS Sans Serif" w:hAnsi="Helvetica" w:cs="Helvetica"/>
          </w:rPr>
          <w:t>mplsFTNMapTable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D533F" w:rsidRDefault="00FD533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30" w:history="1">
        <w:r w:rsidRPr="00F9047A">
          <w:rPr>
            <w:rStyle w:val="aa"/>
            <w:rFonts w:ascii="Helvetica" w:eastAsia="charset0MS Sans Serif" w:hAnsi="Helvetica" w:cs="Helvetica"/>
          </w:rPr>
          <w:t>mplsFTNPerfTable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A2563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93681A" w:rsidRPr="0093681A" w:rsidRDefault="0093681A" w:rsidP="0093681A">
      <w:pPr>
        <w:pStyle w:val="1"/>
        <w:tabs>
          <w:tab w:val="num" w:pos="432"/>
        </w:tabs>
        <w:ind w:left="432" w:hanging="432"/>
        <w:jc w:val="both"/>
      </w:pPr>
      <w:bookmarkStart w:id="1" w:name="_Toc75776207"/>
      <w:bookmarkStart w:id="2" w:name="_Toc397420491"/>
      <w:bookmarkStart w:id="3" w:name="_Toc94099026"/>
      <w:r w:rsidRPr="0093681A">
        <w:lastRenderedPageBreak/>
        <w:t>MPLS</w:t>
      </w:r>
      <w:bookmarkEnd w:id="1"/>
      <w:r w:rsidRPr="0093681A">
        <w:t>-FTN-STD-MIB</w:t>
      </w:r>
      <w:bookmarkStart w:id="4" w:name="_Toc70162722"/>
      <w:bookmarkEnd w:id="2"/>
      <w:bookmarkEnd w:id="3"/>
    </w:p>
    <w:p w:rsidR="0093681A" w:rsidRPr="003C149E" w:rsidRDefault="0093681A" w:rsidP="0093681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492"/>
      <w:bookmarkStart w:id="6" w:name="_Toc94099027"/>
      <w:bookmarkEnd w:id="4"/>
      <w:r w:rsidRPr="003C149E">
        <w:rPr>
          <w:rFonts w:ascii="Helvetica" w:eastAsia="charset0MS Sans Serif" w:hAnsi="Helvetica" w:cs="Helvetica"/>
        </w:rPr>
        <w:t>Scalar objects</w:t>
      </w:r>
      <w:bookmarkEnd w:id="5"/>
      <w:bookmarkEnd w:id="6"/>
    </w:p>
    <w:tbl>
      <w:tblPr>
        <w:tblW w:w="8538" w:type="dxa"/>
        <w:tblInd w:w="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692"/>
        <w:gridCol w:w="828"/>
        <w:gridCol w:w="2880"/>
      </w:tblGrid>
      <w:tr w:rsidR="0093681A" w:rsidRPr="00242F84" w:rsidTr="0091260D">
        <w:tc>
          <w:tcPr>
            <w:tcW w:w="3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Name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Access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Comments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mplsFTNIndexNext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mplsFTNTableLastChanged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mplsFTNMapTableLastChanged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</w:tbl>
    <w:p w:rsidR="0093681A" w:rsidRPr="003C149E" w:rsidRDefault="0093681A" w:rsidP="0093681A">
      <w:pPr>
        <w:pStyle w:val="2"/>
        <w:tabs>
          <w:tab w:val="num" w:pos="576"/>
        </w:tabs>
        <w:autoSpaceDE/>
        <w:autoSpaceDN/>
        <w:adjustRightInd/>
        <w:spacing w:before="156" w:after="156"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493"/>
      <w:bookmarkStart w:id="8" w:name="_Toc94099028"/>
      <w:r w:rsidRPr="003C149E">
        <w:rPr>
          <w:rFonts w:ascii="Helvetica" w:eastAsia="charset0MS Sans Serif" w:hAnsi="Helvetica" w:cs="Helvetica"/>
        </w:rPr>
        <w:t>mplsFTNTable</w:t>
      </w:r>
      <w:bookmarkEnd w:id="7"/>
      <w:bookmarkEnd w:id="8"/>
    </w:p>
    <w:p w:rsidR="0093681A" w:rsidRDefault="0093681A" w:rsidP="0093681A">
      <w:pPr>
        <w:ind w:firstLine="360"/>
        <w:rPr>
          <w:rFonts w:ascii="Helvetica" w:hAnsi="Helvetica" w:cs="Helvetica"/>
          <w:noProof/>
          <w:sz w:val="18"/>
          <w:szCs w:val="18"/>
        </w:rPr>
      </w:pPr>
      <w:r w:rsidRPr="00DA73C3">
        <w:rPr>
          <w:rFonts w:ascii="Helvetica" w:hAnsi="Helvetica" w:cs="Helvetica"/>
          <w:noProof/>
          <w:sz w:val="18"/>
          <w:szCs w:val="18"/>
        </w:rPr>
        <w:t>Note: When creating a new instance of this table, the following objects SHOULD be set simultaneously:</w:t>
      </w:r>
    </w:p>
    <w:p w:rsidR="0093681A" w:rsidRDefault="0093681A" w:rsidP="0093681A">
      <w:pPr>
        <w:ind w:firstLine="360"/>
        <w:rPr>
          <w:rFonts w:ascii="Helvetica" w:hAnsi="Helvetica" w:cs="Helvetica"/>
          <w:noProof/>
          <w:sz w:val="18"/>
          <w:szCs w:val="18"/>
        </w:rPr>
      </w:pPr>
      <w:r w:rsidRPr="00DA73C3">
        <w:rPr>
          <w:rFonts w:ascii="Helvetica" w:hAnsi="Helvetica" w:cs="Helvetica"/>
          <w:noProof/>
          <w:sz w:val="18"/>
          <w:szCs w:val="18"/>
        </w:rPr>
        <w:t>mplsFTNRowStatus, mplsFTNAddrType, mplsFTNDestAddrMin, mplsFTN</w:t>
      </w:r>
      <w:r w:rsidRPr="0063469C">
        <w:rPr>
          <w:rFonts w:ascii="Helvetica" w:hAnsi="Helvetica" w:cs="Helvetica"/>
          <w:sz w:val="18"/>
          <w:szCs w:val="18"/>
        </w:rPr>
        <w:t>DestAddrMax</w:t>
      </w:r>
      <w:r w:rsidRPr="00DA73C3">
        <w:rPr>
          <w:rFonts w:ascii="Helvetica" w:hAnsi="Helvetica" w:cs="Helvetica"/>
          <w:noProof/>
          <w:sz w:val="18"/>
          <w:szCs w:val="18"/>
        </w:rPr>
        <w:t>, mplsFTNActionType, mplsFTNActionPointer</w:t>
      </w:r>
    </w:p>
    <w:p w:rsidR="0093681A" w:rsidRPr="00DA73C3" w:rsidRDefault="0093681A" w:rsidP="0093681A">
      <w:pPr>
        <w:ind w:firstLineChars="100" w:firstLine="200"/>
        <w:rPr>
          <w:rFonts w:ascii="Helvetica" w:hAnsi="Helvetica" w:cs="Helvetica"/>
          <w:noProof/>
          <w:sz w:val="18"/>
          <w:szCs w:val="18"/>
        </w:rPr>
      </w:pPr>
      <w:r w:rsidRPr="008418BF">
        <w:rPr>
          <w:rFonts w:ascii="Helvetica" w:hAnsi="Helvetica" w:cs="Helvetica"/>
        </w:rPr>
        <w:t>OID of this table is:</w:t>
      </w:r>
      <w:r w:rsidRPr="00ED1B71">
        <w:rPr>
          <w:rFonts w:ascii="Helvetica" w:hAnsi="Helvetica" w:cs="Helvetica"/>
          <w:sz w:val="18"/>
          <w:szCs w:val="18"/>
        </w:rPr>
        <w:t xml:space="preserve"> </w:t>
      </w:r>
      <w:r w:rsidRPr="00ED255C">
        <w:rPr>
          <w:rFonts w:ascii="Helvetica" w:hAnsi="Helvetica" w:cs="Helvetica"/>
          <w:sz w:val="18"/>
          <w:szCs w:val="18"/>
        </w:rPr>
        <w:t>1.3.6.1.2.1.10.166.8.1.3.1</w:t>
      </w:r>
    </w:p>
    <w:tbl>
      <w:tblPr>
        <w:tblW w:w="8538" w:type="dxa"/>
        <w:tblInd w:w="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692"/>
        <w:gridCol w:w="828"/>
        <w:gridCol w:w="2880"/>
      </w:tblGrid>
      <w:tr w:rsidR="0093681A" w:rsidRPr="00242F84" w:rsidTr="0091260D">
        <w:tc>
          <w:tcPr>
            <w:tcW w:w="3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Name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Access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Comments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1.3.6.1.2.1.10.166.8.1.3.1.1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mplsFTNRowStatus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 w:hint="eastAsia"/>
              </w:rPr>
              <w:t xml:space="preserve">Only support </w:t>
            </w:r>
            <w:r w:rsidRPr="00603784">
              <w:rPr>
                <w:rFonts w:hint="eastAsia"/>
              </w:rPr>
              <w:t>active(1)</w:t>
            </w:r>
            <w:r>
              <w:rPr>
                <w:rFonts w:hint="eastAsia"/>
              </w:rPr>
              <w:t xml:space="preserve">, </w:t>
            </w:r>
            <w:r w:rsidRPr="00603784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, </w:t>
            </w:r>
            <w:r w:rsidRPr="00603784">
              <w:rPr>
                <w:rFonts w:hint="eastAsia"/>
              </w:rPr>
              <w:t>destroy(6)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mplsFTNDescr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D255C">
              <w:rPr>
                <w:rFonts w:ascii="Helvetica" w:hAnsi="Helvetica" w:cs="Helvetica"/>
              </w:rPr>
              <w:t>1.3.6.1.2.1.10.166.8.1.3.1.3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mplsFTNMask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mplsFTNAddrType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hint="eastAsia"/>
              </w:rPr>
              <w:t>O</w:t>
            </w:r>
            <w:r w:rsidRPr="00603784">
              <w:t>nly support IPv4 address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mplsFTNSourceAddrMin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mplsFTNSourceAddrMax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mplsFTNDestAddrMin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/>
              </w:rPr>
              <w:t>1.3.6.1.2.1.10.166.8.1.3.1.</w:t>
            </w:r>
            <w:r>
              <w:rPr>
                <w:rFonts w:ascii="Helvetica" w:hAnsi="Helvetica" w:cs="Helvetica" w:hint="eastAsia"/>
              </w:rPr>
              <w:t>8)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mplsFTNDestAddrMax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1.3.6.1.2.1.10.166.8.1.3.1.9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mplsFTNSourcePortMin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1.3.6.1.2.1.10.166.8.1.3.1.10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mplsFTNSourcePortMax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1.3.6.1.2.1.10.166.8.1.3.1.11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lastRenderedPageBreak/>
              <w:t>mplsFTNDestPortMin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1.3.6.1.2.1.10.166.8.1.3.1.12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mplsFTNDestPortMax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264D2">
              <w:rPr>
                <w:rFonts w:ascii="Helvetica" w:hAnsi="Helvetica" w:cs="Helvetica"/>
              </w:rPr>
              <w:t>1.3.6.1.2.1.10.166.8.1.3.1.13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A25D1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mplsFTNProtocol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803EE">
              <w:rPr>
                <w:rFonts w:ascii="Helvetica" w:hAnsi="Helvetica" w:cs="Helvetica"/>
              </w:rPr>
              <w:t>1.3.6.1.2.1.10.166.8.1.3.1.14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 xml:space="preserve">Range </w:t>
            </w:r>
            <w:r w:rsidRPr="00603784">
              <w:rPr>
                <w:rFonts w:ascii="Helvetica" w:hAnsi="Helvetica" w:cs="Helvetica" w:hint="eastAsia"/>
              </w:rPr>
              <w:t>from 0 to 255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mplsFTNDscp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803EE">
              <w:rPr>
                <w:rFonts w:ascii="Helvetica" w:hAnsi="Helvetica" w:cs="Helvetica"/>
              </w:rPr>
              <w:t>1.3.6.1.2.1.10.166.8.1.3.1.15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mplsFTNActionType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803EE">
              <w:rPr>
                <w:rFonts w:ascii="Helvetica" w:hAnsi="Helvetica" w:cs="Helvetica"/>
              </w:rPr>
              <w:t>1.3.6.1.2.1.10.166.8.1.3.1.16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B5916">
              <w:rPr>
                <w:rFonts w:ascii="Helvetica" w:hAnsi="Helvetica" w:cs="Helvetica" w:hint="eastAsia"/>
              </w:rPr>
              <w:t xml:space="preserve">Only support </w:t>
            </w:r>
            <w:r w:rsidRPr="000B5916">
              <w:rPr>
                <w:rFonts w:ascii="Helvetica" w:hAnsi="Helvetica" w:cs="Helvetica"/>
              </w:rPr>
              <w:t>redirectLsp(1)</w:t>
            </w:r>
            <w:r w:rsidRPr="000B5916">
              <w:rPr>
                <w:rFonts w:ascii="Helvetica" w:hAnsi="Helvetica" w:cs="Helvetica" w:hint="eastAsia"/>
              </w:rPr>
              <w:t xml:space="preserve"> for set operation.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mplsFTNActionPointer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803EE">
              <w:rPr>
                <w:rFonts w:ascii="Helvetica" w:hAnsi="Helvetica" w:cs="Helvetica"/>
              </w:rPr>
              <w:t>1.3.6.1.2.1.10.166.8.1.3.1.17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mplsFTNStorageType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E803EE">
              <w:rPr>
                <w:rFonts w:ascii="Helvetica" w:hAnsi="Helvetica" w:cs="Helvetica"/>
              </w:rPr>
              <w:t>1.3.6.1.2.1.10.166.8.1.3.1.18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</w:tcPr>
          <w:p w:rsidR="0093681A" w:rsidRPr="00603784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03784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93681A" w:rsidRDefault="0093681A" w:rsidP="0093681A">
      <w:pPr>
        <w:pStyle w:val="2"/>
        <w:tabs>
          <w:tab w:val="num" w:pos="576"/>
        </w:tabs>
        <w:autoSpaceDE/>
        <w:autoSpaceDN/>
        <w:adjustRightInd/>
        <w:spacing w:before="156" w:after="156"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9" w:name="_Toc397420494"/>
      <w:bookmarkStart w:id="10" w:name="_Toc94099029"/>
      <w:r w:rsidRPr="003C149E">
        <w:rPr>
          <w:rFonts w:ascii="Helvetica" w:eastAsia="charset0MS Sans Serif" w:hAnsi="Helvetica" w:cs="Helvetica"/>
        </w:rPr>
        <w:t>mplsFTNMapTable</w:t>
      </w:r>
      <w:bookmarkEnd w:id="9"/>
      <w:bookmarkEnd w:id="10"/>
    </w:p>
    <w:p w:rsidR="0093681A" w:rsidRPr="006F7CD1" w:rsidRDefault="0093681A" w:rsidP="0093681A">
      <w:pPr>
        <w:ind w:firstLineChars="100" w:firstLine="200"/>
      </w:pPr>
      <w:r w:rsidRPr="008418BF">
        <w:rPr>
          <w:rFonts w:ascii="Helvetica" w:hAnsi="Helvetica" w:cs="Helvetica"/>
        </w:rPr>
        <w:t>OID of this table is:</w:t>
      </w:r>
      <w:r w:rsidRPr="006F7CD1">
        <w:rPr>
          <w:rFonts w:ascii="Helvetica" w:hAnsi="Helvetica" w:cs="Helvetica"/>
          <w:sz w:val="18"/>
          <w:szCs w:val="18"/>
        </w:rPr>
        <w:t xml:space="preserve"> </w:t>
      </w:r>
      <w:r w:rsidRPr="00B76F47">
        <w:rPr>
          <w:rFonts w:ascii="Helvetica" w:hAnsi="Helvetica" w:cs="Helvetica"/>
          <w:noProof/>
          <w:sz w:val="18"/>
          <w:szCs w:val="18"/>
        </w:rPr>
        <w:t>1.3.6.1.2.1.10.166.8.1.5.1</w:t>
      </w:r>
    </w:p>
    <w:tbl>
      <w:tblPr>
        <w:tblW w:w="8538" w:type="dxa"/>
        <w:tblInd w:w="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692"/>
        <w:gridCol w:w="828"/>
        <w:gridCol w:w="2880"/>
      </w:tblGrid>
      <w:tr w:rsidR="0093681A" w:rsidRPr="00242F84" w:rsidTr="0091260D">
        <w:tc>
          <w:tcPr>
            <w:tcW w:w="3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Name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Access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Comments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1.3.6.1.2.1.10.166.8.1.5.1.1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mplsFTNMapPrevIndex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1.3.6.1.2.1.10.166.8.1.5.1.2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mplsFTNMapCurrIndex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1.3.6.1.2.1.10.166.8.1.5.1.3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mplsFTNMapRowStatus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1.3.6.1.2.1.10.166.8.1.5.1.4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Only support read operation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mplsFTNMapStorageType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1.3.6.1.2.1.10.166.8.1.5.1.5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93681A" w:rsidRDefault="0093681A" w:rsidP="00FD533F">
      <w:pPr>
        <w:spacing w:beforeLines="50" w:afterLines="50" w:after="120"/>
        <w:ind w:leftChars="105" w:left="210"/>
      </w:pPr>
    </w:p>
    <w:p w:rsidR="0093681A" w:rsidRPr="003C149E" w:rsidRDefault="0093681A" w:rsidP="0093681A">
      <w:pPr>
        <w:pStyle w:val="2"/>
        <w:tabs>
          <w:tab w:val="num" w:pos="576"/>
        </w:tabs>
        <w:autoSpaceDE/>
        <w:autoSpaceDN/>
        <w:adjustRightInd/>
        <w:spacing w:before="156" w:after="156"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20495"/>
      <w:bookmarkStart w:id="12" w:name="_Toc94099030"/>
      <w:r w:rsidRPr="003C149E">
        <w:rPr>
          <w:rFonts w:ascii="Helvetica" w:eastAsia="charset0MS Sans Serif" w:hAnsi="Helvetica" w:cs="Helvetica"/>
        </w:rPr>
        <w:t>mplsFTNPerfTable</w:t>
      </w:r>
      <w:bookmarkEnd w:id="11"/>
      <w:bookmarkEnd w:id="12"/>
    </w:p>
    <w:p w:rsidR="0093681A" w:rsidRPr="0063469C" w:rsidRDefault="0093681A" w:rsidP="00FD533F">
      <w:pPr>
        <w:spacing w:beforeLines="50" w:afterLines="50" w:after="120"/>
        <w:ind w:firstLineChars="100" w:firstLine="200"/>
        <w:rPr>
          <w:rFonts w:ascii="Helvetica" w:hAnsi="Helvetica" w:cs="Helvetica"/>
          <w:noProof/>
          <w:szCs w:val="21"/>
        </w:rPr>
      </w:pPr>
      <w:r w:rsidRPr="008418BF">
        <w:rPr>
          <w:rFonts w:ascii="Helvetica" w:hAnsi="Helvetica" w:cs="Helvetica"/>
        </w:rPr>
        <w:t>OID of this table is:</w:t>
      </w:r>
      <w:r w:rsidRPr="006F7CD1">
        <w:rPr>
          <w:rFonts w:ascii="Helvetica" w:hAnsi="Helvetica" w:cs="Helvetica"/>
          <w:sz w:val="18"/>
          <w:szCs w:val="18"/>
        </w:rPr>
        <w:t xml:space="preserve"> </w:t>
      </w:r>
      <w:r w:rsidRPr="00B76F47">
        <w:rPr>
          <w:rFonts w:ascii="Helvetica" w:hAnsi="Helvetica" w:cs="Helvetica"/>
          <w:sz w:val="18"/>
          <w:szCs w:val="18"/>
        </w:rPr>
        <w:t>1.3.6.1.2.1.10.166.8.1.6.1</w:t>
      </w:r>
    </w:p>
    <w:tbl>
      <w:tblPr>
        <w:tblW w:w="8538" w:type="dxa"/>
        <w:tblInd w:w="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692"/>
        <w:gridCol w:w="828"/>
        <w:gridCol w:w="2880"/>
      </w:tblGrid>
      <w:tr w:rsidR="0093681A" w:rsidRPr="00242F84" w:rsidTr="0091260D">
        <w:tc>
          <w:tcPr>
            <w:tcW w:w="31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Name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Access</w:t>
            </w:r>
          </w:p>
        </w:tc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b/>
              </w:rPr>
            </w:pPr>
            <w:r w:rsidRPr="0063469C">
              <w:rPr>
                <w:rFonts w:ascii="Helvetica" w:hAnsi="Helvetica" w:cs="Helvetica"/>
                <w:b/>
              </w:rPr>
              <w:t>Comments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mplsFTNPerfIndex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1.3.6.1.2.1.10.166.8.1.6.1.1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mplsFTNPerfCurrIndex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1.3.6.1.2.1.10.166.8.1.6.1.2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mplsFTNPerfMatchedPackets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1.3.6.1.2.1.10.166.8.1.6.1.3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mplsFTNPerfMatchedOctets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lastRenderedPageBreak/>
              <w:t>(</w:t>
            </w:r>
            <w:r w:rsidRPr="00B76F47">
              <w:rPr>
                <w:rFonts w:ascii="Helvetica" w:hAnsi="Helvetica" w:cs="Helvetica"/>
              </w:rPr>
              <w:t>1.3.6.1.2.1.10.166.8.1.6.1.4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lastRenderedPageBreak/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  <w:tr w:rsidR="0093681A" w:rsidRPr="00242F84" w:rsidTr="0091260D">
        <w:tc>
          <w:tcPr>
            <w:tcW w:w="313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lastRenderedPageBreak/>
              <w:t>mplsFTNPerfDiscontinuityTime</w:t>
            </w:r>
          </w:p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(</w:t>
            </w:r>
            <w:r w:rsidRPr="00B76F47">
              <w:rPr>
                <w:rFonts w:ascii="Helvetica" w:hAnsi="Helvetica" w:cs="Helvetica"/>
              </w:rPr>
              <w:t>1.3.6.1.2.1.10.166.8.1.6.1.5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692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read-only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 w:hint="eastAsia"/>
              </w:rPr>
              <w:t>N</w:t>
            </w:r>
            <w:r w:rsidRPr="0063469C">
              <w:rPr>
                <w:rFonts w:ascii="Helvetica" w:hAnsi="Helvetica" w:cs="Helvetic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</w:tcPr>
          <w:p w:rsidR="0093681A" w:rsidRPr="0063469C" w:rsidRDefault="0093681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3469C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3681A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C28" w:rsidRDefault="00512C28">
      <w:r>
        <w:separator/>
      </w:r>
    </w:p>
  </w:endnote>
  <w:endnote w:type="continuationSeparator" w:id="0">
    <w:p w:rsidR="00512C28" w:rsidRDefault="005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2563C">
      <w:fldChar w:fldCharType="begin"/>
    </w:r>
    <w:r>
      <w:instrText>PAGE</w:instrText>
    </w:r>
    <w:r w:rsidR="00A2563C">
      <w:fldChar w:fldCharType="separate"/>
    </w:r>
    <w:r w:rsidR="00FD533F">
      <w:rPr>
        <w:noProof/>
      </w:rPr>
      <w:t>1</w:t>
    </w:r>
    <w:r w:rsidR="00A2563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FD533F">
      <w:fldChar w:fldCharType="begin"/>
    </w:r>
    <w:r w:rsidR="00FD533F">
      <w:instrText xml:space="preserve"> NUMPAGES  \* Arabic  \* MERGEFORMAT </w:instrText>
    </w:r>
    <w:r w:rsidR="00FD533F">
      <w:fldChar w:fldCharType="separate"/>
    </w:r>
    <w:r w:rsidR="00FD533F">
      <w:rPr>
        <w:noProof/>
      </w:rPr>
      <w:t>3</w:t>
    </w:r>
    <w:r w:rsidR="00FD533F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C28" w:rsidRDefault="00512C28">
      <w:r>
        <w:separator/>
      </w:r>
    </w:p>
  </w:footnote>
  <w:footnote w:type="continuationSeparator" w:id="0">
    <w:p w:rsidR="00512C28" w:rsidRDefault="00512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93681A" w:rsidRPr="0093681A">
      <w:t xml:space="preserve"> MPLS-FTN-STD-MIB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12C28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681A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563C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533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93681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93681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93681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93681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93681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93681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16">
    <w:name w:val="样式 16 磅"/>
    <w:basedOn w:val="a0"/>
    <w:rsid w:val="0093681A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BED81-7A66-4693-8C33-6F9DEC4E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352</Words>
  <Characters>3382</Characters>
  <Application>Microsoft Office Word</Application>
  <DocSecurity>0</DocSecurity>
  <Lines>225</Lines>
  <Paragraphs>219</Paragraphs>
  <ScaleCrop>false</ScaleCrop>
  <Company/>
  <LinksUpToDate>false</LinksUpToDate>
  <CharactersWithSpaces>3515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